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101F9B" w:rsidRDefault="00CD6897" w14:paraId="285729AC" w14:textId="6E32DFDB">
      <w:pPr>
        <w:spacing w:line="240" w:lineRule="auto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 w:rsidR="004A4AEC">
        <w:rPr>
          <w:rFonts w:ascii="Corbel" w:hAnsi="Corbel"/>
          <w:bCs/>
          <w:i/>
        </w:rPr>
        <w:t xml:space="preserve">Załącznik nr 1.5 do Zarządzenia Rektora UR  nr </w:t>
      </w:r>
      <w:r w:rsidR="004A4AEC">
        <w:rPr>
          <w:rFonts w:ascii="Corbel" w:hAnsi="Corbel"/>
          <w:bCs/>
          <w:i/>
        </w:rPr>
        <w:t>7</w:t>
      </w:r>
      <w:r w:rsidRPr="00E960BB" w:rsidR="004A4AEC">
        <w:rPr>
          <w:rFonts w:ascii="Corbel" w:hAnsi="Corbel"/>
          <w:bCs/>
          <w:i/>
        </w:rPr>
        <w:t>/20</w:t>
      </w:r>
      <w:r w:rsidR="004A4AEC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32E67225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P="00EA4832" w:rsidRDefault="0071620A" w14:paraId="4DB5B3EE" w14:textId="33C0B177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75202C">
        <w:rPr>
          <w:rFonts w:ascii="Corbel" w:hAnsi="Corbel"/>
          <w:i/>
          <w:smallCaps/>
          <w:sz w:val="24"/>
          <w:szCs w:val="24"/>
        </w:rPr>
        <w:t>2024-2029</w:t>
      </w:r>
    </w:p>
    <w:p w:rsidRPr="009C54AE" w:rsidR="00965065" w:rsidP="00EA4832" w:rsidRDefault="00965065" w14:paraId="28BEC144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P="00EA4832" w:rsidRDefault="00EA4832" w14:paraId="4EC49E08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67EF7A50" w14:textId="16F88EE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Pr="00315C7D" w:rsidR="00256939">
        <w:rPr>
          <w:rFonts w:ascii="Corbel" w:hAnsi="Corbel"/>
          <w:sz w:val="20"/>
          <w:szCs w:val="20"/>
        </w:rPr>
        <w:t>20</w:t>
      </w:r>
      <w:r w:rsidRPr="00315C7D" w:rsidR="00B83200">
        <w:rPr>
          <w:rFonts w:ascii="Corbel" w:hAnsi="Corbel"/>
          <w:sz w:val="20"/>
          <w:szCs w:val="20"/>
        </w:rPr>
        <w:t>2</w:t>
      </w:r>
      <w:r w:rsidR="0075202C">
        <w:rPr>
          <w:rFonts w:ascii="Corbel" w:hAnsi="Corbel"/>
          <w:sz w:val="20"/>
          <w:szCs w:val="20"/>
        </w:rPr>
        <w:t>4</w:t>
      </w:r>
      <w:r w:rsidRPr="00315C7D" w:rsidR="00256939">
        <w:rPr>
          <w:rFonts w:ascii="Corbel" w:hAnsi="Corbel"/>
          <w:sz w:val="20"/>
          <w:szCs w:val="20"/>
        </w:rPr>
        <w:t>/202</w:t>
      </w:r>
      <w:r w:rsidR="0075202C">
        <w:rPr>
          <w:rFonts w:ascii="Corbel" w:hAnsi="Corbel"/>
          <w:sz w:val="20"/>
          <w:szCs w:val="20"/>
        </w:rPr>
        <w:t>5</w:t>
      </w:r>
    </w:p>
    <w:p w:rsidRPr="009C54AE" w:rsidR="0085747A" w:rsidP="009C54AE" w:rsidRDefault="0085747A" w14:paraId="69342DFF" w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w:rsidRPr="009C54AE" w:rsidR="0085747A" w:rsidP="009C54AE" w:rsidRDefault="0071620A" w14:paraId="11D56ECC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B819C8" w14:paraId="7B77D960" w14:textId="77777777">
        <w:tc>
          <w:tcPr>
            <w:tcW w:w="2694" w:type="dxa"/>
            <w:vAlign w:val="center"/>
          </w:tcPr>
          <w:p w:rsidRPr="009C54AE" w:rsidR="0085747A" w:rsidP="009C54AE" w:rsidRDefault="00C05F44" w14:paraId="440855C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0ED0CDE7" w14:textId="56E7BE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Pedagogiczne podstawy nauczania języka obcego </w:t>
            </w:r>
          </w:p>
        </w:tc>
      </w:tr>
      <w:tr w:rsidRPr="009C54AE" w:rsidR="0085747A" w:rsidTr="00B819C8" w14:paraId="76867FDD" w14:textId="77777777">
        <w:tc>
          <w:tcPr>
            <w:tcW w:w="2694" w:type="dxa"/>
            <w:vAlign w:val="center"/>
          </w:tcPr>
          <w:p w:rsidRPr="009C54AE" w:rsidR="0085747A" w:rsidP="009C54AE" w:rsidRDefault="00C05F44" w14:paraId="3FDB3C8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8ACC17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00B819C8" w14:paraId="66EB899B" w14:textId="77777777">
        <w:tc>
          <w:tcPr>
            <w:tcW w:w="2694" w:type="dxa"/>
            <w:vAlign w:val="center"/>
          </w:tcPr>
          <w:p w:rsidRPr="009C54AE" w:rsidR="0085747A" w:rsidP="00EA4832" w:rsidRDefault="0085747A" w14:paraId="20E443BD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70076646" w14:textId="074748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39">
              <w:rPr>
                <w:rFonts w:ascii="Corbel" w:hAnsi="Corbel"/>
                <w:b w:val="0"/>
                <w:sz w:val="24"/>
                <w:szCs w:val="24"/>
              </w:rPr>
              <w:t>Kolegium Nauk Społecznych / Instytut Pedagogiki</w:t>
            </w:r>
          </w:p>
        </w:tc>
      </w:tr>
      <w:tr w:rsidRPr="009C54AE" w:rsidR="0027459B" w:rsidTr="00B819C8" w14:paraId="33571071" w14:textId="77777777">
        <w:tc>
          <w:tcPr>
            <w:tcW w:w="2694" w:type="dxa"/>
            <w:vAlign w:val="center"/>
          </w:tcPr>
          <w:p w:rsidRPr="009C54AE" w:rsidR="0027459B" w:rsidP="009C54AE" w:rsidRDefault="0027459B" w14:paraId="750AFB0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27459B" w:rsidP="009C54AE" w:rsidRDefault="0027459B" w14:paraId="414C9E06" w14:textId="536AE0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27459B" w:rsidTr="00B819C8" w14:paraId="48D9A74D" w14:textId="77777777">
        <w:tc>
          <w:tcPr>
            <w:tcW w:w="2694" w:type="dxa"/>
            <w:vAlign w:val="center"/>
          </w:tcPr>
          <w:p w:rsidRPr="009C54AE" w:rsidR="0027459B" w:rsidP="009C54AE" w:rsidRDefault="0027459B" w14:paraId="2E1E84B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27459B" w:rsidP="009C54AE" w:rsidRDefault="0027459B" w14:paraId="63D6F749" w14:textId="7EE123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27459B" w:rsidTr="00B819C8" w14:paraId="437AA240" w14:textId="77777777">
        <w:tc>
          <w:tcPr>
            <w:tcW w:w="2694" w:type="dxa"/>
            <w:vAlign w:val="center"/>
          </w:tcPr>
          <w:p w:rsidRPr="009C54AE" w:rsidR="0027459B" w:rsidP="009C54AE" w:rsidRDefault="0027459B" w14:paraId="60F4118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27459B" w:rsidP="009C54AE" w:rsidRDefault="0027459B" w14:paraId="0E508E95" w14:textId="1AB864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3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27459B" w:rsidTr="00B819C8" w14:paraId="69EFD432" w14:textId="77777777">
        <w:tc>
          <w:tcPr>
            <w:tcW w:w="2694" w:type="dxa"/>
            <w:vAlign w:val="center"/>
          </w:tcPr>
          <w:p w:rsidRPr="009C54AE" w:rsidR="0027459B" w:rsidP="009C54AE" w:rsidRDefault="0027459B" w14:paraId="52AF4CF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27459B" w:rsidP="009C54AE" w:rsidRDefault="0027459B" w14:paraId="2A285FCC" w14:textId="0C58DD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27459B" w:rsidTr="00B819C8" w14:paraId="1767E5F6" w14:textId="77777777">
        <w:tc>
          <w:tcPr>
            <w:tcW w:w="2694" w:type="dxa"/>
            <w:vAlign w:val="center"/>
          </w:tcPr>
          <w:p w:rsidRPr="009C54AE" w:rsidR="0027459B" w:rsidP="009C54AE" w:rsidRDefault="0027459B" w14:paraId="30AC801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27459B" w:rsidP="009C54AE" w:rsidRDefault="0027459B" w14:paraId="64BBE5B3" w14:textId="0CB0B2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27459B" w:rsidTr="00B819C8" w14:paraId="1AB5D6D6" w14:textId="77777777">
        <w:tc>
          <w:tcPr>
            <w:tcW w:w="2694" w:type="dxa"/>
            <w:vAlign w:val="center"/>
          </w:tcPr>
          <w:p w:rsidRPr="009C54AE" w:rsidR="0027459B" w:rsidP="009C54AE" w:rsidRDefault="0027459B" w14:paraId="07EDD1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27459B" w:rsidP="009C54AE" w:rsidRDefault="0027459B" w14:paraId="4985525F" w14:textId="131CCC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Pr="009C54AE" w:rsidR="0027459B" w:rsidTr="00B819C8" w14:paraId="7253239B" w14:textId="77777777">
        <w:tc>
          <w:tcPr>
            <w:tcW w:w="2694" w:type="dxa"/>
            <w:vAlign w:val="center"/>
          </w:tcPr>
          <w:p w:rsidRPr="009C54AE" w:rsidR="0027459B" w:rsidP="009C54AE" w:rsidRDefault="0027459B" w14:paraId="4CFF9E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27459B" w:rsidP="00256939" w:rsidRDefault="0027459B" w14:paraId="057B9D6D" w14:textId="4F1FF3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04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przygotowanie psychologiczno-pedagogiczne </w:t>
            </w:r>
          </w:p>
        </w:tc>
      </w:tr>
      <w:tr w:rsidRPr="009C54AE" w:rsidR="0027459B" w:rsidTr="00B819C8" w14:paraId="4555BD7E" w14:textId="77777777">
        <w:tc>
          <w:tcPr>
            <w:tcW w:w="2694" w:type="dxa"/>
            <w:vAlign w:val="center"/>
          </w:tcPr>
          <w:p w:rsidRPr="009C54AE" w:rsidR="0027459B" w:rsidP="009C54AE" w:rsidRDefault="0027459B" w14:paraId="7A89D64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27459B" w:rsidP="009C54AE" w:rsidRDefault="0027459B" w14:paraId="14EF8F36" w14:textId="0AA230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27459B" w:rsidTr="00B819C8" w14:paraId="60C23072" w14:textId="77777777">
        <w:tc>
          <w:tcPr>
            <w:tcW w:w="2694" w:type="dxa"/>
            <w:vAlign w:val="center"/>
          </w:tcPr>
          <w:p w:rsidRPr="009C54AE" w:rsidR="0027459B" w:rsidP="009C54AE" w:rsidRDefault="0027459B" w14:paraId="0553716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27459B" w:rsidP="003C6107" w:rsidRDefault="0027459B" w14:paraId="6D333697" w14:textId="3C06DB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L</w:t>
            </w:r>
            <w:r w:rsidR="003C6107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Morska </w:t>
            </w:r>
          </w:p>
        </w:tc>
      </w:tr>
      <w:tr w:rsidRPr="009C54AE" w:rsidR="0085747A" w:rsidTr="00B819C8" w14:paraId="2578175B" w14:textId="77777777">
        <w:tc>
          <w:tcPr>
            <w:tcW w:w="2694" w:type="dxa"/>
            <w:vAlign w:val="center"/>
          </w:tcPr>
          <w:p w:rsidRPr="009C54AE" w:rsidR="0085747A" w:rsidP="009C54AE" w:rsidRDefault="0085747A" w14:paraId="14C96D5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E7479FA" w14:textId="4AE1C5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923D7D" w:rsidP="00D209C5" w:rsidRDefault="0085747A" w14:paraId="1CCC6323" w14:textId="3BBD0F7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85747A" w:rsidP="009C54AE" w:rsidRDefault="0085747A" w14:paraId="6804029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7CE442A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256939" w14:paraId="0E882031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5BDD0A4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49E0464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BF598C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7F36C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09C12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E7A6A5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94F11B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9670E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1B40FC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3CD5CC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86CBC7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256939" w14:paraId="0646F42F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56939" w14:paraId="1747B94A" w14:textId="20817F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209C5" w14:paraId="359C1C48" w14:textId="3E1C5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209C5" w14:paraId="40F5CC2D" w14:textId="03A3BE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0A6A1E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39E06A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72893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507CF1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79F73D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B2C404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56939" w14:paraId="6BAA7B3E" w14:textId="07670B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9C54AE" w:rsidRDefault="00923D7D" w14:paraId="0797DD5C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6813B63C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57431541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P="00F83B28" w:rsidRDefault="0001305A" w14:paraId="43934950" w14:textId="417FBA7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eastAsia="MS Gothic" w:asciiTheme="minorHAnsi" w:hAnsiTheme="minorHAnsi" w:cstheme="minorHAnsi"/>
          <w:b w:val="0"/>
          <w:szCs w:val="24"/>
        </w:rPr>
        <w:t xml:space="preserve">X 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B27529" w:rsidR="005F29D2" w:rsidP="005F29D2" w:rsidRDefault="005F29D2" w14:paraId="3E65713A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5F29D2" w:rsidP="00F83B28" w:rsidRDefault="005F29D2" w14:paraId="6339E079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6388955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P="00F83B28" w:rsidRDefault="00E22FBC" w14:paraId="09D6737E" w14:textId="04A111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Pr="00256939" w:rsidR="00256939" w:rsidP="00F83B28" w:rsidRDefault="00256939" w14:paraId="472B1FC8" w14:textId="1E0017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</w:t>
      </w:r>
      <w:r w:rsidRPr="00256939">
        <w:rPr>
          <w:rFonts w:ascii="Corbel" w:hAnsi="Corbel"/>
          <w:b w:val="0"/>
          <w:bCs/>
          <w:smallCaps w:val="0"/>
          <w:szCs w:val="24"/>
        </w:rPr>
        <w:t>gzamin</w:t>
      </w:r>
    </w:p>
    <w:p w:rsidR="009C54AE" w:rsidP="009C54AE" w:rsidRDefault="009C54AE" w14:paraId="03195B6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9C54AE" w:rsidRDefault="00E960BB" w14:paraId="7ED5365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492AE5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5F67E29B" w14:textId="77777777">
        <w:tc>
          <w:tcPr>
            <w:tcW w:w="9670" w:type="dxa"/>
          </w:tcPr>
          <w:p w:rsidRPr="009C54AE" w:rsidR="0085747A" w:rsidP="009C54AE" w:rsidRDefault="00256939" w14:paraId="1A36ADB3" w14:textId="43E9A0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z przedmiotu Psychologiczne podstawy nauczania języków obcych. </w:t>
            </w:r>
          </w:p>
          <w:p w:rsidRPr="009C54AE" w:rsidR="0085747A" w:rsidP="009C54AE" w:rsidRDefault="0085747A" w14:paraId="3EB2760F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P="009C54AE" w:rsidRDefault="00153C41" w14:paraId="2F6D474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0E532E28" w14:textId="14143DB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>, treści Programowe i stosowane metody Dydaktyczne</w:t>
      </w:r>
    </w:p>
    <w:p w:rsidRPr="00C05F44" w:rsidR="0085747A" w:rsidP="009C54AE" w:rsidRDefault="0085747A" w14:paraId="281E681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318BC645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5A421A55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51A5F9C3" w14:textId="77777777">
        <w:tc>
          <w:tcPr>
            <w:tcW w:w="851" w:type="dxa"/>
            <w:vAlign w:val="center"/>
          </w:tcPr>
          <w:p w:rsidRPr="009C54AE" w:rsidR="0085747A" w:rsidP="009C54AE" w:rsidRDefault="0085747A" w14:paraId="34F923D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BB4373" w:rsidRDefault="00BB4373" w14:paraId="54E0DDB3" w14:textId="16216D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F90009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 pojęciami z zakresu pedagogiki przydatnymi </w:t>
            </w:r>
            <w:r w:rsidR="009F6261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w nauczaniu języka obcego.</w:t>
            </w:r>
          </w:p>
        </w:tc>
      </w:tr>
      <w:tr w:rsidRPr="009C54AE" w:rsidR="0085747A" w:rsidTr="00923D7D" w14:paraId="4FFAC37B" w14:textId="77777777">
        <w:tc>
          <w:tcPr>
            <w:tcW w:w="851" w:type="dxa"/>
            <w:vAlign w:val="center"/>
          </w:tcPr>
          <w:p w:rsidRPr="009C54AE" w:rsidR="0085747A" w:rsidP="009C54AE" w:rsidRDefault="00256939" w14:paraId="676B9098" w14:textId="36F299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00BB4373" w:rsidRDefault="00BA64CA" w14:paraId="2497007F" w14:textId="488E4CB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nauczania języka obcego w edukacji przedszkolnej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wczesnoszkolnej. </w:t>
            </w:r>
          </w:p>
        </w:tc>
      </w:tr>
      <w:tr w:rsidRPr="009C54AE" w:rsidR="0085747A" w:rsidTr="00923D7D" w14:paraId="215972F6" w14:textId="77777777">
        <w:tc>
          <w:tcPr>
            <w:tcW w:w="851" w:type="dxa"/>
            <w:vAlign w:val="center"/>
          </w:tcPr>
          <w:p w:rsidRPr="009C54AE" w:rsidR="0085747A" w:rsidP="009C54AE" w:rsidRDefault="0085747A" w14:paraId="622A1A20" w14:textId="4ACAF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5693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BB4373" w14:paraId="043932AB" w14:textId="2A876E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Poszerzanie wiedzy na temat dydaktyki nauczania języków obcych</w:t>
            </w:r>
            <w:r w:rsidR="000B5E60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F0004" w:rsidTr="00923D7D" w14:paraId="323F7FC8" w14:textId="77777777">
        <w:tc>
          <w:tcPr>
            <w:tcW w:w="851" w:type="dxa"/>
            <w:vAlign w:val="center"/>
          </w:tcPr>
          <w:p w:rsidRPr="009C54AE" w:rsidR="008F0004" w:rsidP="009C54AE" w:rsidRDefault="008F0004" w14:paraId="3D9900E0" w14:textId="7D41D4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C54AE" w:rsidR="008F0004" w:rsidP="009C54AE" w:rsidRDefault="00BB4373" w14:paraId="31C373D5" w14:textId="1A41C7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Uporządkowanie wiedzy na temat roli nauczyciela w nauczaniu języków obcych. </w:t>
            </w:r>
          </w:p>
        </w:tc>
      </w:tr>
      <w:tr w:rsidRPr="009C54AE" w:rsidR="008F0004" w:rsidTr="00923D7D" w14:paraId="20EA8262" w14:textId="77777777">
        <w:tc>
          <w:tcPr>
            <w:tcW w:w="851" w:type="dxa"/>
            <w:vAlign w:val="center"/>
          </w:tcPr>
          <w:p w:rsidRPr="009C54AE" w:rsidR="008F0004" w:rsidP="009C54AE" w:rsidRDefault="008F0004" w14:paraId="05A2B70A" w14:textId="5A4875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9C54AE" w:rsidR="008F0004" w:rsidP="009C54AE" w:rsidRDefault="00BA64CA" w14:paraId="4E54A92A" w14:textId="16226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ze 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>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i kulturow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aspekt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nauczania języków obcych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9C54AE" w:rsidR="00F90009" w:rsidTr="00923D7D" w14:paraId="163783A0" w14:textId="77777777">
        <w:tc>
          <w:tcPr>
            <w:tcW w:w="851" w:type="dxa"/>
            <w:vAlign w:val="center"/>
          </w:tcPr>
          <w:p w:rsidR="00F90009" w:rsidP="009C54AE" w:rsidRDefault="00F90009" w14:paraId="776B2AF6" w14:textId="1426B1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F90009" w:rsidP="009C54AE" w:rsidRDefault="00F90009" w14:paraId="655C04F8" w14:textId="27E9A47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planowania lekcji języka obcego.</w:t>
            </w:r>
          </w:p>
        </w:tc>
      </w:tr>
      <w:tr w:rsidRPr="009C54AE" w:rsidR="00991851" w:rsidTr="00923D7D" w14:paraId="76F6F403" w14:textId="77777777">
        <w:tc>
          <w:tcPr>
            <w:tcW w:w="851" w:type="dxa"/>
            <w:vAlign w:val="center"/>
          </w:tcPr>
          <w:p w:rsidR="00991851" w:rsidP="009C54AE" w:rsidRDefault="00BA64CA" w14:paraId="43D539F1" w14:textId="7C419F6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90009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  <w:tc>
          <w:tcPr>
            <w:tcW w:w="8819" w:type="dxa"/>
            <w:vAlign w:val="center"/>
          </w:tcPr>
          <w:p w:rsidR="00991851" w:rsidP="009C54AE" w:rsidRDefault="00BA64CA" w14:paraId="661CB920" w14:textId="70B50E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sposobu planowania działań na rzecz własnego rozwoju zawodowego.</w:t>
            </w:r>
          </w:p>
        </w:tc>
      </w:tr>
    </w:tbl>
    <w:p w:rsidRPr="009C54AE" w:rsidR="0085747A" w:rsidP="009C54AE" w:rsidRDefault="0085747A" w14:paraId="7F9BFA9D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90009" w:rsidP="009C54AE" w:rsidRDefault="00F90009" w14:paraId="167616AF" w14:textId="7777777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Pr="009C54AE" w:rsidR="001D7B54" w:rsidP="009C54AE" w:rsidRDefault="009F4610" w14:paraId="1DEA6288" w14:textId="13A75BB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43D2BAD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Pr="009C54AE" w:rsidR="0085747A" w:rsidTr="0071620A" w14:paraId="65789E3E" w14:textId="77777777">
        <w:tc>
          <w:tcPr>
            <w:tcW w:w="1701" w:type="dxa"/>
            <w:vAlign w:val="center"/>
          </w:tcPr>
          <w:p w:rsidRPr="009C54AE" w:rsidR="0085747A" w:rsidP="009C54AE" w:rsidRDefault="0085747A" w14:paraId="0657D11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71FCE4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0DE3567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5E6E85" w14:paraId="3DBB1036" w14:textId="77777777">
        <w:tc>
          <w:tcPr>
            <w:tcW w:w="1701" w:type="dxa"/>
          </w:tcPr>
          <w:p w:rsidRPr="009C54AE" w:rsidR="0085747A" w:rsidP="009C54AE" w:rsidRDefault="0085747A" w14:paraId="5F5BA5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85747A" w:rsidP="00CC2AD6" w:rsidRDefault="00BA64CA" w14:paraId="59DFD507" w14:textId="6B6D19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k</w:t>
            </w:r>
            <w:r w:rsidRPr="00BA64CA">
              <w:rPr>
                <w:rFonts w:ascii="Corbel" w:hAnsi="Corbel"/>
                <w:b w:val="0"/>
                <w:smallCaps w:val="0"/>
                <w:szCs w:val="24"/>
              </w:rPr>
              <w:t>ontekst społeczny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>, przyrodniczy, lingwistyczny</w:t>
            </w:r>
            <w:r w:rsidRPr="00BA64CA">
              <w:rPr>
                <w:rFonts w:ascii="Corbel" w:hAnsi="Corbel"/>
                <w:b w:val="0"/>
                <w:smallCaps w:val="0"/>
                <w:szCs w:val="24"/>
              </w:rPr>
              <w:t xml:space="preserve"> i kulturowy w nauczaniu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obcego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C22D10">
              <w:rPr>
                <w:rFonts w:ascii="Corbel" w:hAnsi="Corbel"/>
                <w:b w:val="0"/>
                <w:smallCaps w:val="0"/>
                <w:szCs w:val="24"/>
              </w:rPr>
              <w:t xml:space="preserve"> zdefiniuje czynniki, które wpływają na przyswajanie języka. </w:t>
            </w:r>
          </w:p>
        </w:tc>
        <w:tc>
          <w:tcPr>
            <w:tcW w:w="1873" w:type="dxa"/>
          </w:tcPr>
          <w:p w:rsidRPr="00BA5FE8" w:rsidR="00BA5FE8" w:rsidP="00BA5FE8" w:rsidRDefault="00BA5FE8" w14:paraId="0F892CF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  <w:p w:rsidRPr="009C54AE" w:rsidR="0085747A" w:rsidP="00BA5FE8" w:rsidRDefault="0085747A" w14:paraId="7AFC57A3" w14:textId="66719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85747A" w:rsidTr="005E6E85" w14:paraId="45ED09A2" w14:textId="77777777">
        <w:tc>
          <w:tcPr>
            <w:tcW w:w="1701" w:type="dxa"/>
          </w:tcPr>
          <w:p w:rsidRPr="009C54AE" w:rsidR="0085747A" w:rsidP="009C54AE" w:rsidRDefault="0085747A" w14:paraId="4C69B5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B23AB" w:rsidP="00CC2AD6" w:rsidRDefault="00BA64CA" w14:paraId="1F2E752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A64CA">
              <w:rPr>
                <w:rFonts w:ascii="Corbel" w:hAnsi="Corbel"/>
                <w:b w:val="0"/>
                <w:smallCaps w:val="0"/>
                <w:szCs w:val="24"/>
              </w:rPr>
              <w:t>Student wymieni predyspozycje rozwojowe we wczesnym dzieciństwie do uczenia się języka obcego</w:t>
            </w:r>
            <w:r w:rsidR="00C22D10">
              <w:rPr>
                <w:rFonts w:ascii="Corbel" w:hAnsi="Corbel"/>
                <w:b w:val="0"/>
                <w:smallCaps w:val="0"/>
                <w:szCs w:val="24"/>
              </w:rPr>
              <w:t xml:space="preserve"> oraz wyjaśni metody nauczania języków obcych. </w:t>
            </w:r>
          </w:p>
          <w:p w:rsidRPr="009C54AE" w:rsidR="00AD4678" w:rsidP="00CC2AD6" w:rsidRDefault="00F90009" w14:paraId="0E580C63" w14:textId="075D3E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rolę języka ojczystego w nauczaniu języka obcego.</w:t>
            </w:r>
          </w:p>
        </w:tc>
        <w:tc>
          <w:tcPr>
            <w:tcW w:w="1873" w:type="dxa"/>
          </w:tcPr>
          <w:p w:rsidRPr="00BA5FE8" w:rsidR="00BA5FE8" w:rsidP="00BA5FE8" w:rsidRDefault="00BA5FE8" w14:paraId="4F240C7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BA5FE8" w:rsidRDefault="0085747A" w14:paraId="62DFFCAB" w14:textId="1DD776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85747A" w:rsidTr="005E6E85" w14:paraId="22C55F9E" w14:textId="77777777">
        <w:tc>
          <w:tcPr>
            <w:tcW w:w="1701" w:type="dxa"/>
          </w:tcPr>
          <w:p w:rsidRPr="009C54AE" w:rsidR="0085747A" w:rsidP="009C54AE" w:rsidRDefault="0085747A" w14:paraId="319759B4" w14:textId="5BFB5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5FE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7B23AB" w:rsidP="00CC2AD6" w:rsidRDefault="00C22D10" w14:paraId="5A276CB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7B23AB">
              <w:rPr>
                <w:rFonts w:ascii="Corbel" w:hAnsi="Corbel"/>
                <w:b w:val="0"/>
                <w:smallCaps w:val="0"/>
                <w:szCs w:val="24"/>
              </w:rPr>
              <w:t xml:space="preserve"> opisze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role nauczyciela w nauczaniu języka obcego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 xml:space="preserve"> i opisze miejsce języków obcych w edukacji przedszkolnej i wczesnoszkolnej. </w:t>
            </w:r>
          </w:p>
          <w:p w:rsidRPr="009C54AE" w:rsidR="0085747A" w:rsidP="00CC2AD6" w:rsidRDefault="00F90009" w14:paraId="16591DAB" w14:textId="54519E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możliwości działań na rzecz rozwoju zawodowego.</w:t>
            </w:r>
          </w:p>
        </w:tc>
        <w:tc>
          <w:tcPr>
            <w:tcW w:w="1873" w:type="dxa"/>
          </w:tcPr>
          <w:p w:rsidRPr="00BA5FE8" w:rsidR="00BA5FE8" w:rsidP="00BA5FE8" w:rsidRDefault="00BA5FE8" w14:paraId="007345AA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PPiW.W16</w:t>
            </w:r>
          </w:p>
          <w:p w:rsidRPr="009C54AE" w:rsidR="0085747A" w:rsidP="00BA5FE8" w:rsidRDefault="0085747A" w14:paraId="73D3E356" w14:textId="41EC9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21AE7E18" w14:textId="77777777">
        <w:tc>
          <w:tcPr>
            <w:tcW w:w="1701" w:type="dxa"/>
          </w:tcPr>
          <w:p w:rsidRPr="009C54AE" w:rsidR="00BA5FE8" w:rsidP="009C54AE" w:rsidRDefault="00BA5FE8" w14:paraId="428BFB28" w14:textId="315AC2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7B23AB" w:rsidP="00CC2AD6" w:rsidRDefault="00C22D10" w14:paraId="73F22C3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właściwe metody, techniki i materiały do nauczania języka obcego dzieci w wieku przedszkolnym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wczesnoszkolnym. </w:t>
            </w:r>
          </w:p>
          <w:p w:rsidRPr="009C54AE" w:rsidR="00BA5FE8" w:rsidP="00CC2AD6" w:rsidRDefault="00F90009" w14:paraId="0F2F0F2B" w14:textId="15C6DC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zaplanuje lekcj</w:t>
            </w:r>
            <w:r w:rsidR="007B23AB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języka obcego w odpowiedni sposób. </w:t>
            </w:r>
          </w:p>
        </w:tc>
        <w:tc>
          <w:tcPr>
            <w:tcW w:w="1873" w:type="dxa"/>
          </w:tcPr>
          <w:p w:rsidRPr="00BA5FE8" w:rsidR="00BA5FE8" w:rsidP="00BA5FE8" w:rsidRDefault="00BA5FE8" w14:paraId="2B8F421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BA5FE8" w:rsidR="00BA5FE8" w:rsidP="00BA5FE8" w:rsidRDefault="00BA5FE8" w14:paraId="1B658BBC" w14:textId="4994918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16CD33B9" w14:textId="77777777">
        <w:tc>
          <w:tcPr>
            <w:tcW w:w="1701" w:type="dxa"/>
          </w:tcPr>
          <w:p w:rsidR="00BA5FE8" w:rsidP="009C54AE" w:rsidRDefault="00BA5FE8" w14:paraId="2031B2E7" w14:textId="5486C6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:rsidRPr="00BA5FE8" w:rsidR="00BA5FE8" w:rsidP="00BA5FE8" w:rsidRDefault="00BA5FE8" w14:paraId="66310096" w14:textId="01E7443E">
            <w:pPr>
              <w:jc w:val="center"/>
            </w:pPr>
          </w:p>
        </w:tc>
        <w:tc>
          <w:tcPr>
            <w:tcW w:w="6096" w:type="dxa"/>
          </w:tcPr>
          <w:p w:rsidRPr="009C54AE" w:rsidR="00BA5FE8" w:rsidP="00CC2AD6" w:rsidRDefault="00C22D10" w14:paraId="00F05935" w14:textId="170D0E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odpowiednie techniki korekcyjne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sposoby udzielania informacji zwrotnej w celu stymulowania nauki języka obcego. </w:t>
            </w:r>
          </w:p>
        </w:tc>
        <w:tc>
          <w:tcPr>
            <w:tcW w:w="1873" w:type="dxa"/>
          </w:tcPr>
          <w:p w:rsidRPr="00BA5FE8" w:rsidR="00BA5FE8" w:rsidP="00BA5FE8" w:rsidRDefault="00BA5FE8" w14:paraId="639F440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:rsidRPr="00BA5FE8" w:rsidR="00BA5FE8" w:rsidP="00BA5FE8" w:rsidRDefault="00BA5FE8" w14:paraId="1F9AF59C" w14:textId="4A20FE6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231F7FF3" w14:textId="77777777">
        <w:tc>
          <w:tcPr>
            <w:tcW w:w="1701" w:type="dxa"/>
          </w:tcPr>
          <w:p w:rsidRPr="009C54AE" w:rsidR="00BA5FE8" w:rsidP="009C54AE" w:rsidRDefault="00BA5FE8" w14:paraId="539FA27B" w14:textId="752C57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9C54AE" w:rsidR="00BA5FE8" w:rsidP="00CC2AD6" w:rsidRDefault="00C22D10" w14:paraId="2E292AD7" w14:textId="0AC5AD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będzie gotowy do 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 xml:space="preserve">rozpoznawania i kształtowania </w:t>
            </w:r>
            <w:r w:rsidRPr="00C22D10">
              <w:rPr>
                <w:rFonts w:ascii="Corbel" w:hAnsi="Corbel"/>
                <w:b w:val="0"/>
                <w:smallCaps w:val="0"/>
                <w:szCs w:val="24"/>
              </w:rPr>
              <w:t>właściwych postaw dzieci lub uczniów wobec innej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Pr="00BA5FE8" w:rsidR="00BA5FE8" w:rsidP="00BA5FE8" w:rsidRDefault="00BA5FE8" w14:paraId="7C5D51FE" w14:textId="6ECBA01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PPiW.K06</w:t>
            </w:r>
          </w:p>
        </w:tc>
      </w:tr>
    </w:tbl>
    <w:p w:rsidRPr="009C54AE" w:rsidR="0085747A" w:rsidP="009C54AE" w:rsidRDefault="0085747A" w14:paraId="08F1F02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209C5" w:rsidP="009C54AE" w:rsidRDefault="00D209C5" w14:paraId="59BA1A25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C54AE" w:rsidR="0085747A" w:rsidP="009C54AE" w:rsidRDefault="00675843" w14:paraId="449744D6" w14:textId="5F083A8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P="009C54AE" w:rsidRDefault="0085747A" w14:paraId="7A38ADD0" w14:textId="48A1597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831F41" w:rsidP="00831F41" w:rsidRDefault="00831F41" w14:paraId="1B1B6CA2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31F41" w:rsidTr="00CA60A3" w14:paraId="1049C1CB" w14:textId="77777777">
        <w:tc>
          <w:tcPr>
            <w:tcW w:w="9520" w:type="dxa"/>
          </w:tcPr>
          <w:p w:rsidRPr="009C54AE" w:rsidR="00831F41" w:rsidP="00CA60A3" w:rsidRDefault="00831F41" w14:paraId="062338E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FC5D0B" w:rsidR="00831F41" w:rsidTr="00CA60A3" w14:paraId="1EAD9223" w14:textId="77777777">
        <w:tc>
          <w:tcPr>
            <w:tcW w:w="9520" w:type="dxa"/>
          </w:tcPr>
          <w:p w:rsidRPr="00423119" w:rsidR="00831F41" w:rsidP="00CA60A3" w:rsidRDefault="00831F41" w14:paraId="789C491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Podstawowe pojęcia w nauczaniu języków obcych.</w:t>
            </w:r>
          </w:p>
        </w:tc>
      </w:tr>
      <w:tr w:rsidRPr="00FC5D0B" w:rsidR="00831F41" w:rsidTr="00CA60A3" w14:paraId="468D9355" w14:textId="77777777">
        <w:tc>
          <w:tcPr>
            <w:tcW w:w="9520" w:type="dxa"/>
          </w:tcPr>
          <w:p w:rsidRPr="00423119" w:rsidR="00831F41" w:rsidP="00CA60A3" w:rsidRDefault="00831F41" w14:paraId="03CC0FF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Społeczne, przyrodnicze i lingwistyczne uwarunkowania edukacji językowej dzieci i  rozwój dwujęzyczności u dzieci.</w:t>
            </w:r>
          </w:p>
        </w:tc>
      </w:tr>
      <w:tr w:rsidRPr="00FC5D0B" w:rsidR="00831F41" w:rsidTr="00CA60A3" w14:paraId="55452616" w14:textId="77777777">
        <w:tc>
          <w:tcPr>
            <w:tcW w:w="9520" w:type="dxa"/>
          </w:tcPr>
          <w:p w:rsidRPr="00423119" w:rsidR="00831F41" w:rsidP="00CA60A3" w:rsidRDefault="00831F41" w14:paraId="4059EF7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Miejsce języków obcych w edukacji przedszkolnej i wczesnoszkolnej. Prawo oświatowe a nauczanie języka obcego.</w:t>
            </w:r>
          </w:p>
        </w:tc>
      </w:tr>
      <w:tr w:rsidRPr="00FC5D0B" w:rsidR="00831F41" w:rsidTr="00CA60A3" w14:paraId="322B69AB" w14:textId="77777777">
        <w:tc>
          <w:tcPr>
            <w:tcW w:w="9520" w:type="dxa"/>
          </w:tcPr>
          <w:p w:rsidRPr="00423119" w:rsidR="00831F41" w:rsidP="00CA60A3" w:rsidRDefault="00831F41" w14:paraId="58D3031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Dydaktyka języków obcych a inne dziedziny wiedzy o człowieku i komunikacji językowej.</w:t>
            </w:r>
          </w:p>
        </w:tc>
      </w:tr>
      <w:tr w:rsidRPr="00FC5D0B" w:rsidR="00831F41" w:rsidTr="00CA60A3" w14:paraId="7629501F" w14:textId="77777777">
        <w:tc>
          <w:tcPr>
            <w:tcW w:w="9520" w:type="dxa"/>
          </w:tcPr>
          <w:p w:rsidRPr="00423119" w:rsidR="00831F41" w:rsidP="00CA60A3" w:rsidRDefault="00831F41" w14:paraId="4681A1C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091C">
              <w:rPr>
                <w:rFonts w:ascii="Corbel" w:hAnsi="Corbel"/>
                <w:sz w:val="24"/>
                <w:szCs w:val="24"/>
              </w:rPr>
              <w:t>Wybrane podejścia, metody i techniki nauczania języków obcych dzieci. Rola nauczyciela w nauczaniu języka obcego.</w:t>
            </w:r>
          </w:p>
        </w:tc>
      </w:tr>
      <w:tr w:rsidRPr="00FC5D0B" w:rsidR="00831F41" w:rsidTr="00CA60A3" w14:paraId="04FB6E30" w14:textId="77777777">
        <w:tc>
          <w:tcPr>
            <w:tcW w:w="9520" w:type="dxa"/>
          </w:tcPr>
          <w:p w:rsidRPr="00423119" w:rsidR="00831F41" w:rsidP="00CA60A3" w:rsidRDefault="00831F41" w14:paraId="29F3B1DF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Błąd i informacja zwrotna w nauczaniu języka obcego. </w:t>
            </w:r>
          </w:p>
        </w:tc>
      </w:tr>
      <w:tr w:rsidRPr="00FC5D0B" w:rsidR="00831F41" w:rsidTr="00CA60A3" w14:paraId="02C11F16" w14:textId="77777777">
        <w:tc>
          <w:tcPr>
            <w:tcW w:w="9520" w:type="dxa"/>
          </w:tcPr>
          <w:p w:rsidRPr="00423119" w:rsidR="00831F41" w:rsidP="00CA60A3" w:rsidRDefault="00831F41" w14:paraId="3CBEE76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Nauczanie języka obcego dzieci w kontekście rozwoju ich świadomości wielokulturowej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831F41" w:rsidR="00831F41" w:rsidP="00831F41" w:rsidRDefault="00831F41" w14:paraId="70F1AC2D" w14:textId="77777777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775ED2D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P="009C54AE" w:rsidRDefault="0085747A" w14:paraId="7218AFE9" w14:textId="77F6BD9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31F41" w:rsidP="00831F41" w:rsidRDefault="00831F41" w14:paraId="4FD40DAA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31F41" w:rsidTr="00CA60A3" w14:paraId="5D0647D2" w14:textId="77777777">
        <w:tc>
          <w:tcPr>
            <w:tcW w:w="9520" w:type="dxa"/>
          </w:tcPr>
          <w:p w:rsidRPr="009C54AE" w:rsidR="00831F41" w:rsidP="00CA60A3" w:rsidRDefault="00831F41" w14:paraId="6B34A0B6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423119" w:rsidR="00831F41" w:rsidTr="00CA60A3" w14:paraId="38A113C2" w14:textId="77777777">
        <w:tc>
          <w:tcPr>
            <w:tcW w:w="9520" w:type="dxa"/>
          </w:tcPr>
          <w:p w:rsidRPr="00423119" w:rsidR="00831F41" w:rsidP="00CA60A3" w:rsidRDefault="00831F41" w14:paraId="54FE3E1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Cele nauczania języka obcego i rodzaje motywacji. Kompetencje językowe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423119" w:rsidR="00831F41" w:rsidTr="00CA60A3" w14:paraId="3F426E76" w14:textId="77777777">
        <w:tc>
          <w:tcPr>
            <w:tcW w:w="9520" w:type="dxa"/>
          </w:tcPr>
          <w:p w:rsidRPr="00423119" w:rsidR="00831F41" w:rsidP="00CA60A3" w:rsidRDefault="00831F41" w14:paraId="167FC8A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Rola języka ojczystego na lekcji języka obcego. </w:t>
            </w:r>
          </w:p>
        </w:tc>
      </w:tr>
      <w:tr w:rsidRPr="00423119" w:rsidR="00831F41" w:rsidTr="00CA60A3" w14:paraId="47322764" w14:textId="77777777">
        <w:tc>
          <w:tcPr>
            <w:tcW w:w="9520" w:type="dxa"/>
          </w:tcPr>
          <w:p w:rsidRPr="00423119" w:rsidR="00831F41" w:rsidP="00CA60A3" w:rsidRDefault="00831F41" w14:paraId="729487F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Materiały glottodydaktyczne w nauczaniu języka obcego – dobór i przygotowanie.</w:t>
            </w:r>
          </w:p>
        </w:tc>
      </w:tr>
      <w:tr w:rsidRPr="00423119" w:rsidR="00831F41" w:rsidTr="00CA60A3" w14:paraId="1A3CB606" w14:textId="77777777">
        <w:tc>
          <w:tcPr>
            <w:tcW w:w="9520" w:type="dxa"/>
          </w:tcPr>
          <w:p w:rsidRPr="00423119" w:rsidR="00831F41" w:rsidP="00CA60A3" w:rsidRDefault="00831F41" w14:paraId="6A1DF49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Planowanie działań na rzecz rozwoju własnych kompetencji językowych i pedagogicznych.</w:t>
            </w:r>
          </w:p>
        </w:tc>
      </w:tr>
      <w:tr w:rsidRPr="00423119" w:rsidR="00831F41" w:rsidTr="00CA60A3" w14:paraId="2A093760" w14:textId="77777777">
        <w:tc>
          <w:tcPr>
            <w:tcW w:w="9520" w:type="dxa"/>
          </w:tcPr>
          <w:p w:rsidRPr="00423119" w:rsidR="00831F41" w:rsidP="00CA60A3" w:rsidRDefault="00831F41" w14:paraId="261FB90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Strategie zabawowe i zadaniowe w uczeniu się języka obcego.</w:t>
            </w:r>
          </w:p>
        </w:tc>
      </w:tr>
      <w:tr w:rsidRPr="00423119" w:rsidR="00831F41" w:rsidTr="00CA60A3" w14:paraId="571CB588" w14:textId="77777777">
        <w:tc>
          <w:tcPr>
            <w:tcW w:w="9520" w:type="dxa"/>
          </w:tcPr>
          <w:p w:rsidRPr="00423119" w:rsidR="00831F41" w:rsidP="00CA60A3" w:rsidRDefault="00831F41" w14:paraId="3E9E39D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Kontekst kulturowy w nauczaniu języka obcego.</w:t>
            </w:r>
          </w:p>
        </w:tc>
      </w:tr>
      <w:tr w:rsidRPr="00423119" w:rsidR="00831F41" w:rsidTr="00CA60A3" w14:paraId="06F90FDB" w14:textId="77777777">
        <w:tc>
          <w:tcPr>
            <w:tcW w:w="9520" w:type="dxa"/>
          </w:tcPr>
          <w:p w:rsidRPr="00423119" w:rsidR="00831F41" w:rsidP="00CA60A3" w:rsidRDefault="00831F41" w14:paraId="036CFB8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Planowanie lekcji języka obcego. </w:t>
            </w:r>
          </w:p>
        </w:tc>
      </w:tr>
    </w:tbl>
    <w:p w:rsidRPr="00831F41" w:rsidR="00831F41" w:rsidP="00831F41" w:rsidRDefault="00831F41" w14:paraId="12490F3E" w14:textId="77777777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F853A3" w:rsidP="009C54AE" w:rsidRDefault="00F853A3" w14:paraId="331ADAF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85747A" w:rsidP="009C54AE" w:rsidRDefault="009F4610" w14:paraId="5DC0FFCC" w14:textId="4FE5848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50222C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153C41" w:rsidR="00E21E7D" w:rsidP="009C54AE" w:rsidRDefault="00153C41" w14:paraId="4A221E38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Pr="00153C41" w:rsidR="0085747A">
        <w:rPr>
          <w:rFonts w:ascii="Corbel" w:hAnsi="Corbel"/>
          <w:b w:val="0"/>
          <w:smallCaps w:val="0"/>
          <w:sz w:val="20"/>
          <w:szCs w:val="20"/>
        </w:rPr>
        <w:t>p</w:t>
      </w:r>
      <w:r w:rsidRPr="00153C41" w:rsidR="0085747A">
        <w:rPr>
          <w:rFonts w:ascii="Corbel" w:hAnsi="Corbel"/>
          <w:sz w:val="20"/>
          <w:szCs w:val="20"/>
        </w:rPr>
        <w:t>.:</w:t>
      </w:r>
      <w:r w:rsidRPr="00153C41" w:rsidR="00923D7D">
        <w:rPr>
          <w:rFonts w:ascii="Corbel" w:hAnsi="Corbel"/>
          <w:sz w:val="20"/>
          <w:szCs w:val="20"/>
        </w:rPr>
        <w:t xml:space="preserve"> </w:t>
      </w:r>
    </w:p>
    <w:p w:rsidR="00153C41" w:rsidP="009C54AE" w:rsidRDefault="00153C41" w14:paraId="19EE24EF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P="009C54AE" w:rsidRDefault="00153C41" w14:paraId="600BAF73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Pr="00153C41" w:rsidR="009F4610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Pr="00153C41" w:rsidR="0085747A" w:rsidP="009C54AE" w:rsidRDefault="00153C41" w14:paraId="3B56CBAF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Pr="009C54AE" w:rsidR="0085747A" w:rsidP="009C54AE" w:rsidRDefault="0085747A" w14:paraId="0BD0CA8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853A3" w:rsidR="00E960BB" w:rsidP="009C54AE" w:rsidRDefault="00F853A3" w14:paraId="1C569595" w14:textId="5D63F67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F853A3">
        <w:rPr>
          <w:rFonts w:ascii="Corbel" w:hAnsi="Corbel"/>
          <w:b w:val="0"/>
          <w:bCs/>
          <w:smallCaps w:val="0"/>
          <w:szCs w:val="24"/>
        </w:rPr>
        <w:t xml:space="preserve">Wykład informacyjny, wykład konwersatoryjny, dyskusja dydaktyczna, prezentacja multimedialna, </w:t>
      </w:r>
      <w:r w:rsidR="00F90009">
        <w:rPr>
          <w:rFonts w:ascii="Corbel" w:hAnsi="Corbel"/>
          <w:b w:val="0"/>
          <w:bCs/>
          <w:smallCaps w:val="0"/>
          <w:szCs w:val="24"/>
        </w:rPr>
        <w:t>projekt indywidu</w:t>
      </w:r>
      <w:r w:rsidR="00D209C5">
        <w:rPr>
          <w:rFonts w:ascii="Corbel" w:hAnsi="Corbel"/>
          <w:b w:val="0"/>
          <w:bCs/>
          <w:smallCaps w:val="0"/>
          <w:szCs w:val="24"/>
        </w:rPr>
        <w:t>al</w:t>
      </w:r>
      <w:r w:rsidR="00F90009">
        <w:rPr>
          <w:rFonts w:ascii="Corbel" w:hAnsi="Corbel"/>
          <w:b w:val="0"/>
          <w:bCs/>
          <w:smallCaps w:val="0"/>
          <w:szCs w:val="24"/>
        </w:rPr>
        <w:t xml:space="preserve">ny, </w:t>
      </w:r>
      <w:r w:rsidRPr="00F853A3">
        <w:rPr>
          <w:rFonts w:ascii="Corbel" w:hAnsi="Corbel"/>
          <w:b w:val="0"/>
          <w:bCs/>
          <w:smallCaps w:val="0"/>
          <w:szCs w:val="24"/>
        </w:rPr>
        <w:t>praktyczny projekt grupowy, odgrywanie ról</w:t>
      </w:r>
      <w:r w:rsidR="00F90009">
        <w:rPr>
          <w:rFonts w:ascii="Corbel" w:hAnsi="Corbel"/>
          <w:b w:val="0"/>
          <w:bCs/>
          <w:smallCaps w:val="0"/>
          <w:szCs w:val="24"/>
        </w:rPr>
        <w:t xml:space="preserve">, analiza materiałów wideo. </w:t>
      </w:r>
      <w:r w:rsidRPr="00F853A3">
        <w:rPr>
          <w:rFonts w:ascii="Corbel" w:hAnsi="Corbel"/>
          <w:b w:val="0"/>
          <w:bCs/>
          <w:smallCaps w:val="0"/>
          <w:szCs w:val="24"/>
        </w:rPr>
        <w:t xml:space="preserve"> </w:t>
      </w:r>
    </w:p>
    <w:p w:rsidR="00E960BB" w:rsidP="009C54AE" w:rsidRDefault="00E960BB" w14:paraId="40B5426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P="009C54AE" w:rsidRDefault="00E960BB" w14:paraId="04C0677F" w14:textId="2726AC8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E3E06" w:rsidP="009C54AE" w:rsidRDefault="001E3E06" w14:paraId="11B542F6" w14:textId="71D6864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E3E06" w:rsidP="009C54AE" w:rsidRDefault="001E3E06" w14:paraId="4DE9FA0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44F27F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BBCE46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892392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CA8485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00C05F44" w14:paraId="40A4C7E5" w14:textId="77777777">
        <w:tc>
          <w:tcPr>
            <w:tcW w:w="1985" w:type="dxa"/>
            <w:vAlign w:val="center"/>
          </w:tcPr>
          <w:p w:rsidRPr="009C54AE" w:rsidR="0085747A" w:rsidP="009C54AE" w:rsidRDefault="0071620A" w14:paraId="2EEB248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0DE4B4AC" w14:textId="7AA76A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3950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Pr="009C54AE" w:rsidR="0085747A" w:rsidP="009C54AE" w:rsidRDefault="009F4610" w14:paraId="19F3E05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3BF2F3E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7283AD8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00C05F44" w14:paraId="7F65EA1F" w14:textId="77777777">
        <w:tc>
          <w:tcPr>
            <w:tcW w:w="1985" w:type="dxa"/>
          </w:tcPr>
          <w:p w:rsidRPr="009C54AE" w:rsidR="0085747A" w:rsidP="009C54AE" w:rsidRDefault="0085747A" w14:paraId="0C956A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B2D"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3950F0" w:rsidR="0085747A" w:rsidP="000B5E60" w:rsidRDefault="00090A2C" w14:paraId="5B1D76C0" w14:textId="79FD4E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0A2C">
              <w:rPr>
                <w:rFonts w:ascii="Corbel" w:hAnsi="Corbel"/>
                <w:sz w:val="24"/>
                <w:szCs w:val="24"/>
              </w:rPr>
              <w:t xml:space="preserve">egzamin pisemny, projekty, </w:t>
            </w:r>
            <w:r w:rsidRPr="00315C7D">
              <w:rPr>
                <w:rFonts w:ascii="Corbel" w:hAnsi="Corbel"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85747A" w:rsidP="003950F0" w:rsidRDefault="003950F0" w14:paraId="14619A37" w14:textId="1E0E86D5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85747A" w:rsidTr="00C05F44" w14:paraId="7E585DF2" w14:textId="77777777">
        <w:tc>
          <w:tcPr>
            <w:tcW w:w="1985" w:type="dxa"/>
          </w:tcPr>
          <w:p w:rsidRPr="009C54AE" w:rsidR="0085747A" w:rsidP="009C54AE" w:rsidRDefault="0085747A" w14:paraId="03D3A5A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3950F0" w:rsidR="0085747A" w:rsidP="000B5E60" w:rsidRDefault="003950F0" w14:paraId="69875514" w14:textId="2B6A13F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3950F0">
              <w:rPr>
                <w:rFonts w:ascii="Corbel" w:hAnsi="Corbel"/>
                <w:bCs/>
                <w:sz w:val="24"/>
                <w:szCs w:val="24"/>
              </w:rPr>
              <w:t>gza</w:t>
            </w:r>
            <w:r>
              <w:rPr>
                <w:rFonts w:ascii="Corbel" w:hAnsi="Corbel"/>
                <w:bCs/>
                <w:sz w:val="24"/>
                <w:szCs w:val="24"/>
              </w:rPr>
              <w:t>min pisemny, projekt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16232A" w:rsidR="0016232A">
              <w:rPr>
                <w:rFonts w:ascii="Corbel" w:hAnsi="Corbel"/>
                <w:bCs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85747A" w:rsidP="003950F0" w:rsidRDefault="003950F0" w14:paraId="07D7D6CE" w14:textId="64349BAD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360B" w:rsidTr="00C05F44" w14:paraId="5D2302AC" w14:textId="77777777">
        <w:tc>
          <w:tcPr>
            <w:tcW w:w="1985" w:type="dxa"/>
          </w:tcPr>
          <w:p w:rsidRPr="009C54AE" w:rsidR="00F5360B" w:rsidP="009C54AE" w:rsidRDefault="00F853A3" w14:paraId="60F5D0BE" w14:textId="7B20D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3950F0" w:rsidR="00F5360B" w:rsidP="000B5E60" w:rsidRDefault="003950F0" w14:paraId="51560182" w14:textId="2B655B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3950F0">
              <w:rPr>
                <w:rFonts w:ascii="Corbel" w:hAnsi="Corbel"/>
                <w:bCs/>
                <w:sz w:val="24"/>
                <w:szCs w:val="24"/>
              </w:rPr>
              <w:t>gza</w:t>
            </w:r>
            <w:r>
              <w:rPr>
                <w:rFonts w:ascii="Corbel" w:hAnsi="Corbel"/>
                <w:bCs/>
                <w:sz w:val="24"/>
                <w:szCs w:val="24"/>
              </w:rPr>
              <w:t>min pisemny, projekt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F5360B" w:rsidP="003950F0" w:rsidRDefault="003950F0" w14:paraId="6B84B50F" w14:textId="514522F3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360B" w:rsidTr="00C05F44" w14:paraId="3E538157" w14:textId="77777777">
        <w:tc>
          <w:tcPr>
            <w:tcW w:w="1985" w:type="dxa"/>
          </w:tcPr>
          <w:p w:rsidRPr="009C54AE" w:rsidR="00F5360B" w:rsidP="009C54AE" w:rsidRDefault="00F853A3" w14:paraId="091A5F69" w14:textId="3EB26B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3950F0" w:rsidR="00F5360B" w:rsidP="000B5E60" w:rsidRDefault="003950F0" w14:paraId="53CAF0D2" w14:textId="695646E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projekt</w:t>
            </w:r>
            <w:r w:rsidR="0016232A">
              <w:rPr>
                <w:rFonts w:ascii="Corbel" w:hAnsi="Corbel"/>
                <w:sz w:val="24"/>
                <w:szCs w:val="24"/>
              </w:rPr>
              <w:t>y</w:t>
            </w:r>
            <w:r w:rsidRPr="003950F0">
              <w:rPr>
                <w:rFonts w:ascii="Corbel" w:hAnsi="Corbel"/>
                <w:sz w:val="24"/>
                <w:szCs w:val="24"/>
              </w:rPr>
              <w:t xml:space="preserve">, </w:t>
            </w:r>
            <w:r w:rsidR="0016232A">
              <w:rPr>
                <w:rFonts w:ascii="Corbel" w:hAnsi="Corbel"/>
                <w:sz w:val="24"/>
                <w:szCs w:val="24"/>
              </w:rPr>
              <w:t>sprawdzian pisemny</w:t>
            </w:r>
            <w:r w:rsidRPr="003950F0">
              <w:rPr>
                <w:rFonts w:ascii="Corbel" w:hAnsi="Corbel"/>
                <w:sz w:val="24"/>
                <w:szCs w:val="24"/>
              </w:rPr>
              <w:t>, 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3950F0" w14:paraId="2B85928A" w14:textId="0225120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360B" w:rsidTr="00C05F44" w14:paraId="750852A9" w14:textId="77777777">
        <w:tc>
          <w:tcPr>
            <w:tcW w:w="1985" w:type="dxa"/>
          </w:tcPr>
          <w:p w:rsidRPr="009C54AE" w:rsidR="00F5360B" w:rsidP="009C54AE" w:rsidRDefault="00F853A3" w14:paraId="766EE610" w14:textId="7B97D6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3950F0" w:rsidR="00F5360B" w:rsidP="000B5E60" w:rsidRDefault="003950F0" w14:paraId="177CEF5F" w14:textId="443F2D8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projekt</w:t>
            </w:r>
            <w:r w:rsidR="0016232A">
              <w:rPr>
                <w:rFonts w:ascii="Corbel" w:hAnsi="Corbel"/>
                <w:sz w:val="24"/>
                <w:szCs w:val="24"/>
              </w:rPr>
              <w:t>y</w:t>
            </w:r>
            <w:r w:rsidRPr="003950F0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16232A" w:rsidR="0016232A">
              <w:rPr>
                <w:rFonts w:ascii="Corbel" w:hAnsi="Corbel"/>
                <w:sz w:val="24"/>
                <w:szCs w:val="24"/>
              </w:rPr>
              <w:t>sprawdzian pisemny</w:t>
            </w:r>
            <w:r w:rsidRPr="003950F0">
              <w:rPr>
                <w:rFonts w:ascii="Corbel" w:hAnsi="Corbel"/>
                <w:sz w:val="24"/>
                <w:szCs w:val="24"/>
              </w:rPr>
              <w:t>, 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3950F0" w14:paraId="2EF7D738" w14:textId="55718C5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360B" w:rsidTr="00C05F44" w14:paraId="6BB77DDB" w14:textId="77777777">
        <w:tc>
          <w:tcPr>
            <w:tcW w:w="1985" w:type="dxa"/>
          </w:tcPr>
          <w:p w:rsidRPr="009C54AE" w:rsidR="00F5360B" w:rsidP="009C54AE" w:rsidRDefault="00F853A3" w14:paraId="5B043FDB" w14:textId="3ECB68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AD4802" w:rsidR="00F5360B" w:rsidP="000B5E60" w:rsidRDefault="00090A2C" w14:paraId="4D129CDC" w14:textId="2AA3D9E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projekty, </w:t>
            </w:r>
            <w:r w:rsidRPr="00AD4802" w:rsidR="00AD4802">
              <w:rPr>
                <w:rFonts w:ascii="Corbel" w:hAnsi="Corbel"/>
                <w:sz w:val="24"/>
                <w:szCs w:val="24"/>
              </w:rPr>
              <w:t>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AD4802" w14:paraId="5E1877C4" w14:textId="1E2A2994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1F1907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1E35F3C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6D6521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4D1C63F9" w14:textId="77777777">
        <w:tc>
          <w:tcPr>
            <w:tcW w:w="9670" w:type="dxa"/>
          </w:tcPr>
          <w:p w:rsidRPr="009C54AE" w:rsidR="0085747A" w:rsidP="007A2B2D" w:rsidRDefault="00463E91" w14:paraId="37172D2B" w14:textId="60C0631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uczenia się zdefiniowanych dla przedmiotu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w szczególności zaliczenie na ocenę pozytywną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egzaminu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>sprawdzianu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pisemnego z ćwiczeń oraz uzyskanie 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>pozytywn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 ocen z projektów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a także obecność na zajęciach i aktywne uczestnictwo w zajęciach.  </w:t>
            </w:r>
          </w:p>
          <w:p w:rsidR="00923D7D" w:rsidP="007A2B2D" w:rsidRDefault="004668A2" w14:paraId="0F2CA00B" w14:textId="258AB86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68A2">
              <w:rPr>
                <w:rFonts w:ascii="Corbel" w:hAnsi="Corbel"/>
                <w:b w:val="0"/>
                <w:smallCaps w:val="0"/>
                <w:szCs w:val="24"/>
              </w:rPr>
              <w:t>Egzamin pisemny zawierający pytania zamknięte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i otwarte,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sprawdzające efekty kształcenia dotyczące wiedzy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i efekty kształcenia związane z umiejętnościami wykorzystania przyswojonej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wiedzy i stopniem opanowania kompetencji społecznych.</w:t>
            </w:r>
          </w:p>
          <w:p w:rsidR="004668A2" w:rsidP="007A2B2D" w:rsidRDefault="004668A2" w14:paraId="765DB2C2" w14:textId="039FC1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8607E" w:rsidR="00463E91" w:rsidP="007A2B2D" w:rsidRDefault="00463E91" w14:paraId="37DD48BC" w14:textId="15DE32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form pisemnych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 potrzeba minimum 51% prawidłowych odpowiedzi.</w:t>
            </w:r>
          </w:p>
          <w:p w:rsidRPr="00C8607E" w:rsidR="00463E91" w:rsidP="007A2B2D" w:rsidRDefault="00463E91" w14:paraId="3F3C161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72E4D" w:rsidR="00463E91" w:rsidP="007A2B2D" w:rsidRDefault="00463E91" w14:paraId="340B3F2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:rsidR="00DC4FD4" w:rsidP="007A2B2D" w:rsidRDefault="00DC4FD4" w14:paraId="7CA3C846" w14:textId="65444F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a) w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>ykonanie prac zaliczeniow</w:t>
            </w:r>
            <w:r w:rsidR="001F7B63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 xml:space="preserve">: przygotowanie 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>trzech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projektów, indywidu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al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nego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 xml:space="preserve">dwóch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grupow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0E02E3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DC4FD4" w:rsidP="007A2B2D" w:rsidRDefault="00DC4FD4" w14:paraId="10DD606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b) 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>zaliczenie sprawdzian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:rsidR="00463E91" w:rsidP="007A2B2D" w:rsidRDefault="00DC4FD4" w14:paraId="2E82D539" w14:textId="797C15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315C7D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końcowej stanowi </w:t>
            </w:r>
            <w:r w:rsidR="000E02E3">
              <w:rPr>
                <w:rFonts w:ascii="Corbel" w:hAnsi="Corbel"/>
                <w:b w:val="0"/>
                <w:smallCaps w:val="0"/>
                <w:szCs w:val="24"/>
              </w:rPr>
              <w:t xml:space="preserve">sprawdzian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315C7D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stanowią projekty. </w:t>
            </w:r>
          </w:p>
          <w:p w:rsidR="00463E91" w:rsidP="007A2B2D" w:rsidRDefault="00463E91" w14:paraId="6C3AB09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C4FD4" w:rsidP="007A2B2D" w:rsidRDefault="007A2B2D" w14:paraId="487A9278" w14:textId="04AFE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e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</w:p>
          <w:p w:rsidR="00463E91" w:rsidP="007A2B2D" w:rsidRDefault="00463E91" w14:paraId="229481BF" w14:textId="7290FC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sprawdzian pisemny w formie </w:t>
            </w:r>
            <w:r w:rsidR="00DC4FD4">
              <w:rPr>
                <w:rFonts w:ascii="Corbel" w:hAnsi="Corbel"/>
                <w:b w:val="0"/>
                <w:smallCaps w:val="0"/>
                <w:szCs w:val="24"/>
              </w:rPr>
              <w:t>pytań zamkniętych i zadań otwartych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463E91" w:rsidP="007A2B2D" w:rsidRDefault="00463E91" w14:paraId="3642329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63E91" w:rsidP="007A2B2D" w:rsidRDefault="00463E91" w14:paraId="249A7E4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Pr="003032AB" w:rsidR="00463E91" w:rsidP="007A2B2D" w:rsidRDefault="00463E91" w14:paraId="55EC2E7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3032AB" w:rsidR="00463E91" w:rsidP="007A2B2D" w:rsidRDefault="00463E91" w14:paraId="60BF1A3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:rsidRPr="003032AB" w:rsidR="00463E91" w:rsidP="007A2B2D" w:rsidRDefault="00463E91" w14:paraId="1E5D966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Pr="003032AB" w:rsidR="00463E91" w:rsidP="007A2B2D" w:rsidRDefault="00463E91" w14:paraId="075FF93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Pr="003032AB" w:rsidR="00463E91" w:rsidP="007A2B2D" w:rsidRDefault="00463E91" w14:paraId="07E94A6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Pr="003032AB" w:rsidR="00463E91" w:rsidP="007A2B2D" w:rsidRDefault="00463E91" w14:paraId="1BD79EC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Pr="003032AB" w:rsidR="00463E91" w:rsidP="007A2B2D" w:rsidRDefault="00463E91" w14:paraId="39F2A723" w14:textId="494179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2.0– wykazuje znajomość każdej z treści kształcenia poniżej </w:t>
            </w:r>
            <w:r w:rsidRPr="00315C7D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315C7D" w:rsidR="004C1340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315C7D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:rsidR="00463E91" w:rsidP="007A2B2D" w:rsidRDefault="00463E91" w14:paraId="2D02ACB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3032AB" w:rsidR="00463E91" w:rsidP="007A2B2D" w:rsidRDefault="00463E91" w14:paraId="4D1A8BE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uzyskania pozytywnej oceny za każdy z ustanowionych efektów uczenia się.</w:t>
            </w:r>
          </w:p>
          <w:p w:rsidRPr="009C54AE" w:rsidR="0085747A" w:rsidP="009C54AE" w:rsidRDefault="0085747A" w14:paraId="3E047C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553425F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4CA06A4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411972C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1FEBA805" w14:paraId="7D7ECC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0854AEA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3BD3AA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1FEBA805" w14:paraId="2DDA5C8F" w14:textId="77777777">
        <w:tc>
          <w:tcPr>
            <w:tcW w:w="4962" w:type="dxa"/>
            <w:tcMar/>
          </w:tcPr>
          <w:p w:rsidRPr="009C54AE" w:rsidR="0085747A" w:rsidP="004A4AEC" w:rsidRDefault="00C61DC5" w14:paraId="047A923F" w14:textId="30C2CE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9C54AE" w:rsidRDefault="00D209C5" w14:paraId="6D493DF2" w14:textId="172E12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 </w:t>
            </w:r>
            <w:r w:rsidR="008F0004">
              <w:rPr>
                <w:rFonts w:ascii="Corbel" w:hAnsi="Corbel"/>
                <w:sz w:val="24"/>
                <w:szCs w:val="24"/>
              </w:rPr>
              <w:t xml:space="preserve"> (</w:t>
            </w:r>
            <w:r>
              <w:rPr>
                <w:rFonts w:ascii="Corbel" w:hAnsi="Corbel"/>
                <w:sz w:val="24"/>
                <w:szCs w:val="24"/>
              </w:rPr>
              <w:t>8</w:t>
            </w:r>
            <w:r w:rsidR="008F0004">
              <w:rPr>
                <w:rFonts w:ascii="Corbel" w:hAnsi="Corbel"/>
                <w:sz w:val="24"/>
                <w:szCs w:val="24"/>
              </w:rPr>
              <w:t xml:space="preserve"> wykład i </w:t>
            </w:r>
            <w:r>
              <w:rPr>
                <w:rFonts w:ascii="Corbel" w:hAnsi="Corbel"/>
                <w:sz w:val="24"/>
                <w:szCs w:val="24"/>
              </w:rPr>
              <w:t>8</w:t>
            </w:r>
            <w:r w:rsidR="008F0004">
              <w:rPr>
                <w:rFonts w:ascii="Corbel" w:hAnsi="Corbel"/>
                <w:sz w:val="24"/>
                <w:szCs w:val="24"/>
              </w:rPr>
              <w:t xml:space="preserve"> ćwiczenia)</w:t>
            </w:r>
          </w:p>
        </w:tc>
      </w:tr>
      <w:tr w:rsidRPr="009C54AE" w:rsidR="00C61DC5" w:rsidTr="1FEBA805" w14:paraId="420D2A0C" w14:textId="77777777">
        <w:tc>
          <w:tcPr>
            <w:tcW w:w="4962" w:type="dxa"/>
            <w:tcMar/>
          </w:tcPr>
          <w:p w:rsidRPr="009C54AE" w:rsidR="00C61DC5" w:rsidP="009C54AE" w:rsidRDefault="00C61DC5" w14:paraId="2D1DA64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6581B555" w14:textId="417066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FEBA805" w:rsidR="00C61DC5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6A40DC" w14:paraId="3C166428" w14:textId="68F411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D209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C54AE" w:rsidR="00C61DC5" w:rsidTr="1FEBA805" w14:paraId="2FD5ACD2" w14:textId="77777777">
        <w:tc>
          <w:tcPr>
            <w:tcW w:w="4962" w:type="dxa"/>
            <w:tcMar/>
          </w:tcPr>
          <w:p w:rsidRPr="009C54AE" w:rsidR="00C61DC5" w:rsidP="00085E55" w:rsidRDefault="00C61DC5" w14:paraId="0748B3DB" w14:textId="7DA706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egzaminu, 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sprawdzianu pisemnego, przygotowanie projektów. </w:t>
            </w:r>
          </w:p>
        </w:tc>
        <w:tc>
          <w:tcPr>
            <w:tcW w:w="4677" w:type="dxa"/>
            <w:tcMar/>
          </w:tcPr>
          <w:p w:rsidRPr="009C54AE" w:rsidR="00C61DC5" w:rsidP="009C54AE" w:rsidRDefault="00D209C5" w14:paraId="0B289B2C" w14:textId="5B8556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Pr="009C54AE" w:rsidR="0085747A" w:rsidTr="1FEBA805" w14:paraId="25503196" w14:textId="77777777">
        <w:tc>
          <w:tcPr>
            <w:tcW w:w="4962" w:type="dxa"/>
            <w:tcMar/>
          </w:tcPr>
          <w:p w:rsidRPr="009C54AE" w:rsidR="0085747A" w:rsidP="009C54AE" w:rsidRDefault="0085747A" w14:paraId="3353B2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EE4422" w14:paraId="2D0148BC" w14:textId="735246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85747A" w:rsidTr="1FEBA805" w14:paraId="7758E39C" w14:textId="77777777">
        <w:tc>
          <w:tcPr>
            <w:tcW w:w="4962" w:type="dxa"/>
            <w:tcMar/>
          </w:tcPr>
          <w:p w:rsidRPr="009C54AE" w:rsidR="0085747A" w:rsidP="009C54AE" w:rsidRDefault="0085747A" w14:paraId="108B007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8F0004" w14:paraId="3F9CA453" w14:textId="3E1F60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2820C13F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0BA2652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701060A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3F583FA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72001B45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378DEB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230A75" w14:paraId="5A8D18DF" w14:textId="60B94F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Pr="009C54AE" w:rsidR="0085747A" w:rsidTr="0071620A" w14:paraId="686CAE2E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92314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230A75" w14:paraId="21D0F5A6" w14:textId="7D036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Pr="009C54AE" w:rsidR="003E1941" w:rsidP="009C54AE" w:rsidRDefault="003E1941" w14:paraId="2C63027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6D633ED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136E983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0E820B51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E64EE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5360B" w:rsidP="0095224F" w:rsidRDefault="00F5360B" w14:paraId="191CF60F" w14:textId="6105AD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Janowska, I., </w:t>
            </w:r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Planowanie lekcji języka obcego. Podręcznik i poradnik dla nauczycieli 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zyków obcych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TAiWPN Universitas Kraków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2016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5231FA" w:rsidP="0095224F" w:rsidRDefault="005231FA" w14:paraId="25159C7E" w14:textId="7486D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Komorowska H. (red.)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231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Skuteczna nauka języka obcego. Struktura 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5231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przebieg zajęć językowych, CODN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2009.</w:t>
            </w:r>
          </w:p>
          <w:p w:rsidRPr="005224F3" w:rsidR="005224F3" w:rsidP="0095224F" w:rsidRDefault="005224F3" w14:paraId="477E2149" w14:textId="2B60E3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24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Nauczanie języka angielskiego w edukacji wczesnoszkolnej </w:t>
            </w:r>
          </w:p>
          <w:p w:rsidR="005224F3" w:rsidP="0095224F" w:rsidRDefault="005224F3" w14:paraId="4CCFD1A0" w14:textId="091A3C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69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przedszkolnej, Witanet, Warszawa 2016.</w:t>
            </w:r>
          </w:p>
          <w:p w:rsidR="005224F3" w:rsidP="009344CE" w:rsidRDefault="005224F3" w14:paraId="777EA7A7" w14:textId="7EDBFD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24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Erenc-Grygoruk G</w:t>
            </w:r>
            <w:r w:rsidR="00EE4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Nauczanie języków obcych w edukacji wczesnoszkolnej, Oficyna Wydawnicza Impuls, Kraków 2013.</w:t>
            </w:r>
          </w:p>
          <w:p w:rsidR="00A01AEF" w:rsidP="009344CE" w:rsidRDefault="00A01AEF" w14:paraId="013C0ED1" w14:textId="1530E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</w:t>
            </w:r>
            <w:r w:rsidRPr="00A01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reści z wybranych źródeł elektronicznych</w:t>
            </w:r>
            <w:r w:rsidR="000E02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(m.in. ustawy i rozporządzenia odnoszące się do oświaty). </w:t>
            </w:r>
          </w:p>
          <w:p w:rsidRPr="009C54AE" w:rsidR="005231FA" w:rsidP="005231FA" w:rsidRDefault="005231FA" w14:paraId="14D37026" w14:textId="492167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1F7B63" w:rsidR="0085747A" w:rsidTr="0071620A" w14:paraId="41D066F2" w14:textId="77777777">
        <w:trPr>
          <w:trHeight w:val="397"/>
        </w:trPr>
        <w:tc>
          <w:tcPr>
            <w:tcW w:w="7513" w:type="dxa"/>
          </w:tcPr>
          <w:p w:rsidR="0085747A" w:rsidP="009344CE" w:rsidRDefault="0085747A" w14:paraId="12C7F8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5360B" w:rsidP="009344CE" w:rsidRDefault="00F5360B" w14:paraId="5248C920" w14:textId="14BFBAC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5360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Bąbel P., Wiśniak M., 12 zasad skutecznej edukacji. Sopot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2015.</w:t>
            </w:r>
          </w:p>
          <w:p w:rsidR="005231FA" w:rsidP="009344CE" w:rsidRDefault="005231FA" w14:paraId="6D9D0967" w14:textId="16995E34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Pfeiffer W.,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Nauka języków obcych: od praktyki do praktyki, Poznań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2001.</w:t>
            </w:r>
          </w:p>
          <w:p w:rsidRPr="005231FA" w:rsidR="009344CE" w:rsidP="009344CE" w:rsidRDefault="009344CE" w14:paraId="5CA7F2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5231FA" w:rsidP="009344CE" w:rsidRDefault="005231FA" w14:paraId="0EB058A8" w14:textId="3F7214E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Zawadzka E., Nauczanie języków obcych w dobie przemian, Kraków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2004.</w:t>
            </w:r>
          </w:p>
          <w:p w:rsidR="00F5360B" w:rsidP="009344CE" w:rsidRDefault="005224F3" w14:paraId="5957832A" w14:textId="478FC1B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Szpotowicz M</w:t>
            </w:r>
            <w:r w:rsidR="00EE442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Szulc-Kurpaska M</w:t>
            </w:r>
            <w:r w:rsidR="00EE442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Teaching English to Young Learners, Wydawnictwo Naukowe PWN, Warszawa 2012.</w:t>
            </w:r>
          </w:p>
          <w:p w:rsidRPr="005224F3" w:rsidR="005224F3" w:rsidP="009344CE" w:rsidRDefault="005224F3" w14:paraId="2DF8EE08" w14:textId="1A6CF528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Read C, 500 Activities for the Primary Classroom Digital Methodology Book Pack, Macmillan, Oxford 2010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</w:tc>
      </w:tr>
    </w:tbl>
    <w:p w:rsidRPr="005224F3" w:rsidR="0085747A" w:rsidP="009C54AE" w:rsidRDefault="0085747A" w14:paraId="730A3B0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5224F3" w:rsidR="0085747A" w:rsidP="009C54AE" w:rsidRDefault="0085747A" w14:paraId="6A87C26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9C54AE" w:rsidR="0085747A" w:rsidP="00F83B28" w:rsidRDefault="0085747A" w14:paraId="7539C640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F9D" w:rsidP="00C16ABF" w:rsidRDefault="00DC2F9D" w14:paraId="43D5106A" w14:textId="77777777">
      <w:pPr>
        <w:spacing w:after="0" w:line="240" w:lineRule="auto"/>
      </w:pPr>
      <w:r>
        <w:separator/>
      </w:r>
    </w:p>
  </w:endnote>
  <w:endnote w:type="continuationSeparator" w:id="0">
    <w:p w:rsidR="00DC2F9D" w:rsidP="00C16ABF" w:rsidRDefault="00DC2F9D" w14:paraId="34C3241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F9D" w:rsidP="00C16ABF" w:rsidRDefault="00DC2F9D" w14:paraId="51751289" w14:textId="77777777">
      <w:pPr>
        <w:spacing w:after="0" w:line="240" w:lineRule="auto"/>
      </w:pPr>
      <w:r>
        <w:separator/>
      </w:r>
    </w:p>
  </w:footnote>
  <w:footnote w:type="continuationSeparator" w:id="0">
    <w:p w:rsidR="00DC2F9D" w:rsidP="00C16ABF" w:rsidRDefault="00DC2F9D" w14:paraId="3D5B0046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39BBAC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3513"/>
    <w:rsid w:val="000048FD"/>
    <w:rsid w:val="000077B4"/>
    <w:rsid w:val="0001305A"/>
    <w:rsid w:val="00015B8F"/>
    <w:rsid w:val="00022ECE"/>
    <w:rsid w:val="00023495"/>
    <w:rsid w:val="00042A51"/>
    <w:rsid w:val="00042D2E"/>
    <w:rsid w:val="00044C82"/>
    <w:rsid w:val="00070ED6"/>
    <w:rsid w:val="000742DC"/>
    <w:rsid w:val="00084C12"/>
    <w:rsid w:val="00085E55"/>
    <w:rsid w:val="000864AA"/>
    <w:rsid w:val="00090A2C"/>
    <w:rsid w:val="0009462C"/>
    <w:rsid w:val="00094B12"/>
    <w:rsid w:val="0009602D"/>
    <w:rsid w:val="00096C46"/>
    <w:rsid w:val="000A296F"/>
    <w:rsid w:val="000A2A28"/>
    <w:rsid w:val="000B192D"/>
    <w:rsid w:val="000B28EE"/>
    <w:rsid w:val="000B3E37"/>
    <w:rsid w:val="000B5E60"/>
    <w:rsid w:val="000D04B0"/>
    <w:rsid w:val="000E02E3"/>
    <w:rsid w:val="000F1C57"/>
    <w:rsid w:val="000F5615"/>
    <w:rsid w:val="00101F9B"/>
    <w:rsid w:val="00124BFF"/>
    <w:rsid w:val="0012560E"/>
    <w:rsid w:val="00127108"/>
    <w:rsid w:val="00131699"/>
    <w:rsid w:val="00134B13"/>
    <w:rsid w:val="00146BC0"/>
    <w:rsid w:val="0015340C"/>
    <w:rsid w:val="00153C41"/>
    <w:rsid w:val="00154381"/>
    <w:rsid w:val="0016232A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3E06"/>
    <w:rsid w:val="001F2CA2"/>
    <w:rsid w:val="001F7B63"/>
    <w:rsid w:val="002144C0"/>
    <w:rsid w:val="0022477D"/>
    <w:rsid w:val="002278A9"/>
    <w:rsid w:val="00230A75"/>
    <w:rsid w:val="002336F9"/>
    <w:rsid w:val="0024028F"/>
    <w:rsid w:val="00244ABC"/>
    <w:rsid w:val="002566B0"/>
    <w:rsid w:val="00256939"/>
    <w:rsid w:val="0027459B"/>
    <w:rsid w:val="00281FF2"/>
    <w:rsid w:val="002857DE"/>
    <w:rsid w:val="00291567"/>
    <w:rsid w:val="002949AB"/>
    <w:rsid w:val="00295BC0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C7D"/>
    <w:rsid w:val="003343CF"/>
    <w:rsid w:val="00346FE9"/>
    <w:rsid w:val="0034759A"/>
    <w:rsid w:val="003503F6"/>
    <w:rsid w:val="003530DD"/>
    <w:rsid w:val="00363F78"/>
    <w:rsid w:val="003950F0"/>
    <w:rsid w:val="003A0A5B"/>
    <w:rsid w:val="003A1176"/>
    <w:rsid w:val="003A5968"/>
    <w:rsid w:val="003B1B52"/>
    <w:rsid w:val="003C0BAE"/>
    <w:rsid w:val="003C6107"/>
    <w:rsid w:val="003D18A9"/>
    <w:rsid w:val="003D6CE2"/>
    <w:rsid w:val="003E1941"/>
    <w:rsid w:val="003E2FE6"/>
    <w:rsid w:val="003E49D5"/>
    <w:rsid w:val="003F38C0"/>
    <w:rsid w:val="00414E3C"/>
    <w:rsid w:val="0042244A"/>
    <w:rsid w:val="0042538E"/>
    <w:rsid w:val="0042745A"/>
    <w:rsid w:val="00431D5C"/>
    <w:rsid w:val="004362C6"/>
    <w:rsid w:val="00437FA2"/>
    <w:rsid w:val="00445970"/>
    <w:rsid w:val="0045729E"/>
    <w:rsid w:val="00461EFC"/>
    <w:rsid w:val="00463E91"/>
    <w:rsid w:val="004652C2"/>
    <w:rsid w:val="004668A2"/>
    <w:rsid w:val="004706D1"/>
    <w:rsid w:val="00471326"/>
    <w:rsid w:val="0047598D"/>
    <w:rsid w:val="004840FD"/>
    <w:rsid w:val="00490F7D"/>
    <w:rsid w:val="00491678"/>
    <w:rsid w:val="004968E2"/>
    <w:rsid w:val="004A3EEA"/>
    <w:rsid w:val="004A4AEC"/>
    <w:rsid w:val="004A4D1F"/>
    <w:rsid w:val="004C1340"/>
    <w:rsid w:val="004D5282"/>
    <w:rsid w:val="004F1551"/>
    <w:rsid w:val="004F55A3"/>
    <w:rsid w:val="0050496F"/>
    <w:rsid w:val="00513B6F"/>
    <w:rsid w:val="00516F79"/>
    <w:rsid w:val="00517C63"/>
    <w:rsid w:val="005224F3"/>
    <w:rsid w:val="005231FA"/>
    <w:rsid w:val="00526C94"/>
    <w:rsid w:val="005363C4"/>
    <w:rsid w:val="00536BDE"/>
    <w:rsid w:val="00541FA1"/>
    <w:rsid w:val="00543ACC"/>
    <w:rsid w:val="0056696D"/>
    <w:rsid w:val="00573EF9"/>
    <w:rsid w:val="0059484D"/>
    <w:rsid w:val="005A02A5"/>
    <w:rsid w:val="005A0855"/>
    <w:rsid w:val="005A3196"/>
    <w:rsid w:val="005C080F"/>
    <w:rsid w:val="005C55E5"/>
    <w:rsid w:val="005C696A"/>
    <w:rsid w:val="005E6E85"/>
    <w:rsid w:val="005F29D2"/>
    <w:rsid w:val="005F31D2"/>
    <w:rsid w:val="0061029B"/>
    <w:rsid w:val="006113B6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5BB8"/>
    <w:rsid w:val="00696477"/>
    <w:rsid w:val="006A40D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02C"/>
    <w:rsid w:val="00763BF1"/>
    <w:rsid w:val="00766FD4"/>
    <w:rsid w:val="0078168C"/>
    <w:rsid w:val="007836C8"/>
    <w:rsid w:val="00787C2A"/>
    <w:rsid w:val="00790E27"/>
    <w:rsid w:val="007A2B2D"/>
    <w:rsid w:val="007A4022"/>
    <w:rsid w:val="007A6E6E"/>
    <w:rsid w:val="007B23AB"/>
    <w:rsid w:val="007C3299"/>
    <w:rsid w:val="007C3BCC"/>
    <w:rsid w:val="007C4546"/>
    <w:rsid w:val="007D6E56"/>
    <w:rsid w:val="007F1652"/>
    <w:rsid w:val="007F3D52"/>
    <w:rsid w:val="007F4155"/>
    <w:rsid w:val="0081554D"/>
    <w:rsid w:val="0081707E"/>
    <w:rsid w:val="00826078"/>
    <w:rsid w:val="00831F41"/>
    <w:rsid w:val="008449B3"/>
    <w:rsid w:val="0085747A"/>
    <w:rsid w:val="00884922"/>
    <w:rsid w:val="00885F64"/>
    <w:rsid w:val="008862FD"/>
    <w:rsid w:val="008917F9"/>
    <w:rsid w:val="008A45F7"/>
    <w:rsid w:val="008A6C4F"/>
    <w:rsid w:val="008C0CC0"/>
    <w:rsid w:val="008C19A9"/>
    <w:rsid w:val="008C379D"/>
    <w:rsid w:val="008C5147"/>
    <w:rsid w:val="008C5359"/>
    <w:rsid w:val="008C5363"/>
    <w:rsid w:val="008D3DFB"/>
    <w:rsid w:val="008E64F4"/>
    <w:rsid w:val="008F0004"/>
    <w:rsid w:val="008F12C9"/>
    <w:rsid w:val="008F6E29"/>
    <w:rsid w:val="00916188"/>
    <w:rsid w:val="00923D7D"/>
    <w:rsid w:val="009344CE"/>
    <w:rsid w:val="009508DF"/>
    <w:rsid w:val="00950DAC"/>
    <w:rsid w:val="0095224F"/>
    <w:rsid w:val="00954A07"/>
    <w:rsid w:val="00965065"/>
    <w:rsid w:val="00991193"/>
    <w:rsid w:val="00991851"/>
    <w:rsid w:val="00997F14"/>
    <w:rsid w:val="009A78D9"/>
    <w:rsid w:val="009C1331"/>
    <w:rsid w:val="009C3E31"/>
    <w:rsid w:val="009C54AE"/>
    <w:rsid w:val="009C788E"/>
    <w:rsid w:val="009D328D"/>
    <w:rsid w:val="009E3B41"/>
    <w:rsid w:val="009F3C5C"/>
    <w:rsid w:val="009F4610"/>
    <w:rsid w:val="009F6261"/>
    <w:rsid w:val="00A00ECC"/>
    <w:rsid w:val="00A01AEF"/>
    <w:rsid w:val="00A155EE"/>
    <w:rsid w:val="00A1642E"/>
    <w:rsid w:val="00A2245B"/>
    <w:rsid w:val="00A2672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678"/>
    <w:rsid w:val="00AD4802"/>
    <w:rsid w:val="00AD66D6"/>
    <w:rsid w:val="00AE1160"/>
    <w:rsid w:val="00AE203C"/>
    <w:rsid w:val="00AE2E74"/>
    <w:rsid w:val="00AE5FCB"/>
    <w:rsid w:val="00AF2C1E"/>
    <w:rsid w:val="00B06142"/>
    <w:rsid w:val="00B135B1"/>
    <w:rsid w:val="00B23B46"/>
    <w:rsid w:val="00B3130B"/>
    <w:rsid w:val="00B40ADB"/>
    <w:rsid w:val="00B43B77"/>
    <w:rsid w:val="00B43E80"/>
    <w:rsid w:val="00B4623B"/>
    <w:rsid w:val="00B607DB"/>
    <w:rsid w:val="00B66529"/>
    <w:rsid w:val="00B75946"/>
    <w:rsid w:val="00B8056E"/>
    <w:rsid w:val="00B819C8"/>
    <w:rsid w:val="00B82308"/>
    <w:rsid w:val="00B83200"/>
    <w:rsid w:val="00B90885"/>
    <w:rsid w:val="00BA5FE8"/>
    <w:rsid w:val="00BA64CA"/>
    <w:rsid w:val="00BB4373"/>
    <w:rsid w:val="00BB520A"/>
    <w:rsid w:val="00BD3869"/>
    <w:rsid w:val="00BD66E9"/>
    <w:rsid w:val="00BD6FF4"/>
    <w:rsid w:val="00BF2C41"/>
    <w:rsid w:val="00BF5471"/>
    <w:rsid w:val="00C058B4"/>
    <w:rsid w:val="00C05F44"/>
    <w:rsid w:val="00C12AE9"/>
    <w:rsid w:val="00C131B5"/>
    <w:rsid w:val="00C16ABF"/>
    <w:rsid w:val="00C170AE"/>
    <w:rsid w:val="00C22D10"/>
    <w:rsid w:val="00C26CB7"/>
    <w:rsid w:val="00C324C1"/>
    <w:rsid w:val="00C34B9B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2AD6"/>
    <w:rsid w:val="00CD6897"/>
    <w:rsid w:val="00CE5BAC"/>
    <w:rsid w:val="00CF25BE"/>
    <w:rsid w:val="00CF78ED"/>
    <w:rsid w:val="00D02B25"/>
    <w:rsid w:val="00D02EBA"/>
    <w:rsid w:val="00D17C3C"/>
    <w:rsid w:val="00D209C5"/>
    <w:rsid w:val="00D22008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3D7F"/>
    <w:rsid w:val="00DC2F9D"/>
    <w:rsid w:val="00DC4FD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41F"/>
    <w:rsid w:val="00E412DD"/>
    <w:rsid w:val="00E51E44"/>
    <w:rsid w:val="00E607AF"/>
    <w:rsid w:val="00E63348"/>
    <w:rsid w:val="00E76445"/>
    <w:rsid w:val="00E77E88"/>
    <w:rsid w:val="00E8107D"/>
    <w:rsid w:val="00E93302"/>
    <w:rsid w:val="00E960BB"/>
    <w:rsid w:val="00EA2074"/>
    <w:rsid w:val="00EA4832"/>
    <w:rsid w:val="00EA4E9D"/>
    <w:rsid w:val="00EC4899"/>
    <w:rsid w:val="00ED03AB"/>
    <w:rsid w:val="00ED32D2"/>
    <w:rsid w:val="00EE32DE"/>
    <w:rsid w:val="00EE4422"/>
    <w:rsid w:val="00EE5457"/>
    <w:rsid w:val="00F070AB"/>
    <w:rsid w:val="00F17567"/>
    <w:rsid w:val="00F230B8"/>
    <w:rsid w:val="00F27A7B"/>
    <w:rsid w:val="00F526AF"/>
    <w:rsid w:val="00F5360B"/>
    <w:rsid w:val="00F617C3"/>
    <w:rsid w:val="00F7066B"/>
    <w:rsid w:val="00F83B28"/>
    <w:rsid w:val="00F853A3"/>
    <w:rsid w:val="00F90009"/>
    <w:rsid w:val="00F9701B"/>
    <w:rsid w:val="00F97103"/>
    <w:rsid w:val="00FA46E5"/>
    <w:rsid w:val="00FB7DBA"/>
    <w:rsid w:val="00FC1C25"/>
    <w:rsid w:val="00FC3376"/>
    <w:rsid w:val="00FC3F45"/>
    <w:rsid w:val="00FD503F"/>
    <w:rsid w:val="00FD7589"/>
    <w:rsid w:val="00FF016A"/>
    <w:rsid w:val="00FF1401"/>
    <w:rsid w:val="00FF5E7D"/>
    <w:rsid w:val="1FEBA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B1D4"/>
  <w15:docId w15:val="{ED1A550D-51D5-4CD0-A7E1-B96877F85B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1990C5-66C0-4A86-BF61-1D6B03D87A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F319A4-763C-4955-8042-28F4F3F62D07}"/>
</file>

<file path=customXml/itemProps3.xml><?xml version="1.0" encoding="utf-8"?>
<ds:datastoreItem xmlns:ds="http://schemas.openxmlformats.org/officeDocument/2006/customXml" ds:itemID="{683F1F49-5C52-4928-A904-75CE94A02A1A}"/>
</file>

<file path=customXml/itemProps4.xml><?xml version="1.0" encoding="utf-8"?>
<ds:datastoreItem xmlns:ds="http://schemas.openxmlformats.org/officeDocument/2006/customXml" ds:itemID="{E758880F-DB09-4E96-8416-53DA1CAD01A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11</cp:revision>
  <cp:lastPrinted>2019-02-06T12:12:00Z</cp:lastPrinted>
  <dcterms:created xsi:type="dcterms:W3CDTF">2022-09-07T18:10:00Z</dcterms:created>
  <dcterms:modified xsi:type="dcterms:W3CDTF">2026-03-07T17:40:10Z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